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FAC3F" w14:textId="77777777" w:rsidR="00624E8A" w:rsidRDefault="00624E8A" w:rsidP="00624E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LEGET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222FBF29" w14:textId="77777777" w:rsidR="00624E8A" w:rsidRDefault="00624E8A" w:rsidP="00624E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Bridge Ward, London.</w:t>
      </w:r>
    </w:p>
    <w:p w14:paraId="1CC54C4E" w14:textId="77777777" w:rsidR="00624E8A" w:rsidRDefault="00624E8A" w:rsidP="00624E8A">
      <w:pPr>
        <w:pStyle w:val="NoSpacing"/>
        <w:rPr>
          <w:rFonts w:cs="Times New Roman"/>
          <w:szCs w:val="24"/>
        </w:rPr>
      </w:pPr>
    </w:p>
    <w:p w14:paraId="580D1FF4" w14:textId="77777777" w:rsidR="00624E8A" w:rsidRDefault="00624E8A" w:rsidP="00624E8A">
      <w:pPr>
        <w:pStyle w:val="NoSpacing"/>
        <w:rPr>
          <w:rFonts w:cs="Times New Roman"/>
          <w:szCs w:val="24"/>
        </w:rPr>
      </w:pPr>
    </w:p>
    <w:p w14:paraId="0A8FC8C2" w14:textId="77777777" w:rsidR="00624E8A" w:rsidRDefault="00624E8A" w:rsidP="00624E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49156A48" w14:textId="77777777" w:rsidR="00624E8A" w:rsidRDefault="00624E8A" w:rsidP="00624E8A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559B21A6" w14:textId="77777777" w:rsidR="00624E8A" w:rsidRDefault="00624E8A" w:rsidP="00624E8A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3B66C0CF" w14:textId="77777777" w:rsidR="00624E8A" w:rsidRDefault="00624E8A" w:rsidP="00624E8A">
      <w:pPr>
        <w:pStyle w:val="NoSpacing"/>
        <w:rPr>
          <w:rFonts w:eastAsia="Times New Roman" w:cs="Times New Roman"/>
          <w:szCs w:val="24"/>
        </w:rPr>
      </w:pPr>
    </w:p>
    <w:p w14:paraId="6FFFA76D" w14:textId="77777777" w:rsidR="00624E8A" w:rsidRDefault="00624E8A" w:rsidP="00624E8A">
      <w:pPr>
        <w:pStyle w:val="NoSpacing"/>
        <w:rPr>
          <w:rFonts w:eastAsia="Times New Roman" w:cs="Times New Roman"/>
          <w:szCs w:val="24"/>
        </w:rPr>
      </w:pPr>
    </w:p>
    <w:p w14:paraId="3DC705D2" w14:textId="77777777" w:rsidR="00624E8A" w:rsidRPr="00B17F7D" w:rsidRDefault="00624E8A" w:rsidP="00624E8A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23 April 2023</w:t>
      </w:r>
    </w:p>
    <w:p w14:paraId="552F735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F0E61" w14:textId="77777777" w:rsidR="00624E8A" w:rsidRDefault="00624E8A" w:rsidP="009139A6">
      <w:r>
        <w:separator/>
      </w:r>
    </w:p>
  </w:endnote>
  <w:endnote w:type="continuationSeparator" w:id="0">
    <w:p w14:paraId="75CF4022" w14:textId="77777777" w:rsidR="00624E8A" w:rsidRDefault="00624E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5B5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734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76E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886C9" w14:textId="77777777" w:rsidR="00624E8A" w:rsidRDefault="00624E8A" w:rsidP="009139A6">
      <w:r>
        <w:separator/>
      </w:r>
    </w:p>
  </w:footnote>
  <w:footnote w:type="continuationSeparator" w:id="0">
    <w:p w14:paraId="236C1EBA" w14:textId="77777777" w:rsidR="00624E8A" w:rsidRDefault="00624E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695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F08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F3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E8A"/>
    <w:rsid w:val="000666E0"/>
    <w:rsid w:val="002510B7"/>
    <w:rsid w:val="005C130B"/>
    <w:rsid w:val="00624E8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9AD89"/>
  <w15:chartTrackingRefBased/>
  <w15:docId w15:val="{01A08CDA-A042-484C-980C-E4FF7752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2023-04-23T20:36:00Z</dcterms:created>
  <dcterms:modified xsi:type="dcterms:W3CDTF">2023-04-23T20:36:00Z</dcterms:modified>
</cp:coreProperties>
</file>